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2727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MARTYNS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7892FE32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Aylsham, Norfolk.</w:t>
      </w:r>
    </w:p>
    <w:p w14:paraId="3A2ECE42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</w:p>
    <w:p w14:paraId="30AB8AD3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</w:p>
    <w:p w14:paraId="3FF99A1E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659A4617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</w:t>
      </w:r>
      <w:r>
        <w:rPr>
          <w:rStyle w:val="s1"/>
        </w:rPr>
        <w:t>203)</w:t>
      </w:r>
    </w:p>
    <w:p w14:paraId="6A7FCE59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</w:p>
    <w:p w14:paraId="441C1F0C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</w:p>
    <w:p w14:paraId="05DFECB9" w14:textId="77777777" w:rsidR="00C43BC7" w:rsidRDefault="00C43BC7" w:rsidP="00C43BC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17 September 2021</w:t>
      </w:r>
    </w:p>
    <w:p w14:paraId="1E2C9B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BE62" w14:textId="77777777" w:rsidR="00C43BC7" w:rsidRDefault="00C43BC7" w:rsidP="009139A6">
      <w:r>
        <w:separator/>
      </w:r>
    </w:p>
  </w:endnote>
  <w:endnote w:type="continuationSeparator" w:id="0">
    <w:p w14:paraId="42420277" w14:textId="77777777" w:rsidR="00C43BC7" w:rsidRDefault="00C43B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2F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F8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5A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2B541" w14:textId="77777777" w:rsidR="00C43BC7" w:rsidRDefault="00C43BC7" w:rsidP="009139A6">
      <w:r>
        <w:separator/>
      </w:r>
    </w:p>
  </w:footnote>
  <w:footnote w:type="continuationSeparator" w:id="0">
    <w:p w14:paraId="58C6E661" w14:textId="77777777" w:rsidR="00C43BC7" w:rsidRDefault="00C43B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599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B1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2C2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BC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3BC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AB35E"/>
  <w15:chartTrackingRefBased/>
  <w15:docId w15:val="{3A871402-8319-4156-82AC-0350CEA3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43BC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C43BC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2021-09-26T15:32:00Z</dcterms:created>
  <dcterms:modified xsi:type="dcterms:W3CDTF">2021-09-26T15:33:00Z</dcterms:modified>
</cp:coreProperties>
</file>